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3737634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4C67AC">
        <w:rPr>
          <w:rFonts w:ascii="Arial" w:hAnsi="Arial" w:cs="Arial"/>
          <w:b/>
          <w:bCs/>
          <w:sz w:val="24"/>
          <w:lang w:eastAsia="zh-CN"/>
        </w:rPr>
        <w:t>2585</w:t>
      </w:r>
    </w:p>
    <w:p w14:paraId="59C14AF9" w14:textId="287A73B8"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w:t>
      </w:r>
      <w:r w:rsidR="00DD1692">
        <w:rPr>
          <w:rFonts w:eastAsia="Batang" w:cs="Arial"/>
          <w:sz w:val="18"/>
          <w:szCs w:val="18"/>
          <w:lang w:eastAsia="zh-CN"/>
        </w:rPr>
        <w:t>11828</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proofErr w:type="spellStart"/>
      <w:r w:rsidR="00C74158" w:rsidRPr="000856ED">
        <w:rPr>
          <w:rFonts w:eastAsia="Batang"/>
          <w:b/>
          <w:lang w:eastAsia="zh-CN"/>
        </w:rPr>
        <w:t>NG_RAN_PRN_enh</w:t>
      </w:r>
      <w:proofErr w:type="spellEnd"/>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r w:rsidRPr="008E3D94">
              <w:t>920060</w:t>
            </w:r>
          </w:p>
        </w:tc>
        <w:tc>
          <w:tcPr>
            <w:tcW w:w="3969" w:type="dxa"/>
          </w:tcPr>
          <w:p w14:paraId="03DB7001" w14:textId="79D183B3" w:rsidR="007C12E6" w:rsidRPr="008E3D94" w:rsidRDefault="005B583E" w:rsidP="007C12E6">
            <w:pPr>
              <w:pStyle w:val="TAL"/>
            </w:pPr>
            <w:r w:rsidRPr="00FE2E3B">
              <w:t>NPN support of PWS</w:t>
            </w:r>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r w:rsidRPr="008E3D94">
              <w:rPr>
                <w:i/>
                <w:sz w:val="20"/>
              </w:rPr>
              <w:t>The WI is to define new service requirements for support of PWS in Non-Public Networks</w:t>
            </w:r>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5"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w:t>
      </w:r>
      <w:proofErr w:type="spellStart"/>
      <w:r w:rsidR="00EE35AA">
        <w:t>eNPN</w:t>
      </w:r>
      <w:proofErr w:type="spellEnd"/>
      <w:r w:rsidR="00EE35AA">
        <w:t xml:space="preserve">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5"/>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The objective of this work item is to support enhanced non-public network (</w:t>
      </w:r>
      <w:proofErr w:type="spellStart"/>
      <w:r w:rsidRPr="002D24A8">
        <w:rPr>
          <w:lang w:val="en-US" w:eastAsia="zh-CN"/>
        </w:rPr>
        <w:t>eNPN</w:t>
      </w:r>
      <w:proofErr w:type="spellEnd"/>
      <w:r w:rsidRPr="002D24A8">
        <w:rPr>
          <w:lang w:val="en-US" w:eastAsia="zh-CN"/>
        </w:rPr>
        <w:t xml:space="preserve">)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w:t>
      </w:r>
      <w:proofErr w:type="gramStart"/>
      <w:r w:rsidR="000C54A6">
        <w:rPr>
          <w:lang w:val="en-US" w:eastAsia="zh-CN"/>
        </w:rPr>
        <w:t>e.g.</w:t>
      </w:r>
      <w:proofErr w:type="gramEnd"/>
      <w:r w:rsidR="000C54A6">
        <w:rPr>
          <w:lang w:val="en-US" w:eastAsia="zh-CN"/>
        </w:rPr>
        <w:t xml:space="preserve"> NG, </w:t>
      </w:r>
      <w:proofErr w:type="spellStart"/>
      <w:r w:rsidR="000C54A6">
        <w:rPr>
          <w:lang w:val="en-US" w:eastAsia="zh-CN"/>
        </w:rPr>
        <w:t>Xn</w:t>
      </w:r>
      <w:proofErr w:type="spellEnd"/>
      <w:r w:rsidR="000C54A6">
        <w:rPr>
          <w:lang w:val="en-US" w:eastAsia="zh-CN"/>
        </w:rPr>
        <w:t xml:space="preserve">, F1, E1 </w:t>
      </w:r>
      <w:proofErr w:type="spellStart"/>
      <w:r w:rsidR="000C54A6">
        <w:rPr>
          <w:lang w:val="en-US" w:eastAsia="zh-CN"/>
        </w:rPr>
        <w:t>etc</w:t>
      </w:r>
      <w:proofErr w:type="spellEnd"/>
      <w:r w:rsidR="000C54A6">
        <w:rPr>
          <w:lang w:val="en-US" w:eastAsia="zh-CN"/>
        </w:rPr>
        <w:t>)</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w:t>
      </w:r>
      <w:proofErr w:type="gramStart"/>
      <w:r>
        <w:rPr>
          <w:lang w:val="en-US" w:eastAsia="zh-CN"/>
        </w:rPr>
        <w:t>e.g.</w:t>
      </w:r>
      <w:proofErr w:type="gramEnd"/>
      <w:r>
        <w:rPr>
          <w:lang w:val="en-US" w:eastAsia="zh-CN"/>
        </w:rPr>
        <w:t xml:space="preserve">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p w14:paraId="2940C182" w14:textId="7A54CF0D"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w:t>
      </w:r>
      <w:r w:rsidR="00AC1D69">
        <w:t xml:space="preserve"> </w:t>
      </w:r>
      <w:r w:rsidRPr="00A97959">
        <w:t>for SNPN</w:t>
      </w:r>
      <w:r w:rsidR="00EB2DA3">
        <w:t xml:space="preserve"> </w:t>
      </w:r>
      <w:r w:rsidR="00EB2DA3">
        <w:rPr>
          <w:rFonts w:hint="eastAsia"/>
          <w:lang w:eastAsia="zh-CN"/>
        </w:rPr>
        <w:t>[</w:t>
      </w:r>
      <w:r w:rsidR="00EB2DA3">
        <w:rPr>
          <w:lang w:eastAsia="zh-CN"/>
        </w:rPr>
        <w:t>RAN2]</w:t>
      </w:r>
    </w:p>
    <w:p w14:paraId="6C656033" w14:textId="08102790" w:rsidR="00561180" w:rsidRDefault="00561180" w:rsidP="00561180">
      <w:pPr>
        <w:numPr>
          <w:ilvl w:val="1"/>
          <w:numId w:val="3"/>
        </w:numPr>
        <w:ind w:right="-99"/>
        <w:rPr>
          <w:lang w:eastAsia="zh-CN"/>
        </w:rPr>
      </w:pPr>
      <w:r>
        <w:rPr>
          <w:lang w:eastAsia="zh-CN"/>
        </w:rPr>
        <w:t>Broadcasting of relevant parameters [RAN2]</w:t>
      </w:r>
    </w:p>
    <w:p w14:paraId="6ECA6CA4" w14:textId="2ACBB36A" w:rsidR="00230C3C" w:rsidRDefault="00230C3C" w:rsidP="00230C3C">
      <w:pPr>
        <w:numPr>
          <w:ilvl w:val="0"/>
          <w:numId w:val="3"/>
        </w:numPr>
        <w:ind w:right="-99"/>
      </w:pPr>
      <w:r>
        <w:rPr>
          <w:rFonts w:hint="eastAsia"/>
        </w:rPr>
        <w:t>Support</w:t>
      </w:r>
      <w:r>
        <w:t xml:space="preserve"> </w:t>
      </w:r>
      <w:r>
        <w:rPr>
          <w:rFonts w:hint="eastAsia"/>
        </w:rPr>
        <w:t>of</w:t>
      </w:r>
      <w:r>
        <w:t xml:space="preserve"> </w:t>
      </w:r>
      <w:r>
        <w:rPr>
          <w:rFonts w:hint="eastAsia"/>
        </w:rPr>
        <w:t>PWS</w:t>
      </w:r>
      <w:r>
        <w:t xml:space="preserve"> </w:t>
      </w:r>
      <w:r>
        <w:rPr>
          <w:rFonts w:hint="eastAsia"/>
        </w:rPr>
        <w:t>for</w:t>
      </w:r>
      <w:r>
        <w:t xml:space="preserve"> </w:t>
      </w:r>
      <w:r>
        <w:rPr>
          <w:rFonts w:hint="eastAsia"/>
        </w:rPr>
        <w:t>SNPN</w:t>
      </w:r>
      <w:r>
        <w:t xml:space="preserve"> [RAN2, RAN3]</w:t>
      </w:r>
    </w:p>
    <w:p w14:paraId="354BD8B7" w14:textId="31510689" w:rsidR="00F1497A" w:rsidRDefault="004C67AC" w:rsidP="000216F0">
      <w:pPr>
        <w:numPr>
          <w:ilvl w:val="1"/>
          <w:numId w:val="3"/>
        </w:numPr>
        <w:ind w:right="-99"/>
        <w:rPr>
          <w:lang w:eastAsia="zh-CN"/>
        </w:rPr>
      </w:pPr>
      <w:bookmarkStart w:id="6" w:name="_Hlk57062252"/>
      <w:r w:rsidRPr="004C67AC">
        <w:rPr>
          <w:lang w:eastAsia="zh-CN"/>
        </w:rPr>
        <w:t>Removal of stage 2 restrictions</w:t>
      </w:r>
      <w:r w:rsidR="00DE6257">
        <w:rPr>
          <w:lang w:eastAsia="zh-CN"/>
        </w:rPr>
        <w:t>,</w:t>
      </w:r>
      <w:r w:rsidRPr="004C67AC">
        <w:rPr>
          <w:lang w:eastAsia="zh-CN"/>
        </w:rPr>
        <w:t xml:space="preserve"> and any associated clarifications </w:t>
      </w:r>
      <w:r w:rsidR="00DE6257">
        <w:rPr>
          <w:lang w:eastAsia="zh-CN"/>
        </w:rPr>
        <w:t xml:space="preserve">if needed </w:t>
      </w:r>
      <w:r w:rsidRPr="004C67AC">
        <w:rPr>
          <w:lang w:eastAsia="zh-CN"/>
        </w:rPr>
        <w:t>[RAN2, RAN3]</w:t>
      </w:r>
    </w:p>
    <w:p w14:paraId="53DED2D2" w14:textId="3229D00C"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6"/>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7"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7"/>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proofErr w:type="spellStart"/>
      <w:r w:rsidRPr="005D2D2E">
        <w:rPr>
          <w:lang w:val="en-US"/>
        </w:rPr>
        <w:t>György</w:t>
      </w:r>
      <w:proofErr w:type="spellEnd"/>
      <w:r w:rsidRPr="005D2D2E">
        <w:rPr>
          <w:lang w:val="en-US"/>
        </w:rPr>
        <w:t xml:space="preserve">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proofErr w:type="spellStart"/>
            <w:r>
              <w:rPr>
                <w:rFonts w:hint="eastAsia"/>
              </w:rPr>
              <w:t>HiSilicon</w:t>
            </w:r>
            <w:proofErr w:type="spellEnd"/>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proofErr w:type="spellStart"/>
            <w:r w:rsidRPr="00BB1186">
              <w:t>Spreadtrum</w:t>
            </w:r>
            <w:proofErr w:type="spellEnd"/>
            <w:r w:rsidRPr="00BB1186">
              <w:t xml:space="preserve">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5542B" w14:textId="77777777" w:rsidR="00921103" w:rsidRDefault="00921103" w:rsidP="00850A77">
      <w:pPr>
        <w:spacing w:after="0"/>
      </w:pPr>
      <w:r>
        <w:separator/>
      </w:r>
    </w:p>
  </w:endnote>
  <w:endnote w:type="continuationSeparator" w:id="0">
    <w:p w14:paraId="39F80AE1" w14:textId="77777777" w:rsidR="00921103" w:rsidRDefault="00921103"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FDC95" w14:textId="77777777" w:rsidR="00921103" w:rsidRDefault="00921103" w:rsidP="00850A77">
      <w:pPr>
        <w:spacing w:after="0"/>
      </w:pPr>
      <w:r>
        <w:separator/>
      </w:r>
    </w:p>
  </w:footnote>
  <w:footnote w:type="continuationSeparator" w:id="0">
    <w:p w14:paraId="79CC1810" w14:textId="77777777" w:rsidR="00921103" w:rsidRDefault="00921103"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6782D"/>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669A7"/>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0C3C"/>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B7B6E"/>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5773"/>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56DE3"/>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2E60"/>
    <w:rsid w:val="004B4F36"/>
    <w:rsid w:val="004B52AD"/>
    <w:rsid w:val="004B5538"/>
    <w:rsid w:val="004C0CB1"/>
    <w:rsid w:val="004C5B9C"/>
    <w:rsid w:val="004C634D"/>
    <w:rsid w:val="004C67AC"/>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B16"/>
    <w:rsid w:val="00701DA5"/>
    <w:rsid w:val="00704B07"/>
    <w:rsid w:val="0070500E"/>
    <w:rsid w:val="0070691E"/>
    <w:rsid w:val="00706A1A"/>
    <w:rsid w:val="00706EBA"/>
    <w:rsid w:val="00706F5C"/>
    <w:rsid w:val="00707673"/>
    <w:rsid w:val="00710B76"/>
    <w:rsid w:val="00711EA4"/>
    <w:rsid w:val="00714143"/>
    <w:rsid w:val="00714A08"/>
    <w:rsid w:val="007162BE"/>
    <w:rsid w:val="007169C3"/>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252"/>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03"/>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1D8C"/>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1692"/>
    <w:rsid w:val="00DD2EEF"/>
    <w:rsid w:val="00DD397A"/>
    <w:rsid w:val="00DD40B7"/>
    <w:rsid w:val="00DD4C4E"/>
    <w:rsid w:val="00DD549F"/>
    <w:rsid w:val="00DD58B7"/>
    <w:rsid w:val="00DD6699"/>
    <w:rsid w:val="00DD6C1D"/>
    <w:rsid w:val="00DE1B9A"/>
    <w:rsid w:val="00DE286F"/>
    <w:rsid w:val="00DE4C03"/>
    <w:rsid w:val="00DE6257"/>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22</cp:revision>
  <cp:lastPrinted>2000-02-29T03:31:00Z</cp:lastPrinted>
  <dcterms:created xsi:type="dcterms:W3CDTF">2021-09-01T08:41:00Z</dcterms:created>
  <dcterms:modified xsi:type="dcterms:W3CDTF">2021-09-17T01:14:00Z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